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A7" w:rsidRDefault="00114CA7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附件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：</w:t>
      </w:r>
    </w:p>
    <w:p w:rsidR="00114CA7" w:rsidRDefault="00114CA7">
      <w:pPr>
        <w:spacing w:line="50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2019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年拟新增设本科专业申报评审结果表</w:t>
      </w:r>
    </w:p>
    <w:tbl>
      <w:tblPr>
        <w:tblW w:w="989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88"/>
        <w:gridCol w:w="1925"/>
        <w:gridCol w:w="1208"/>
        <w:gridCol w:w="2474"/>
        <w:gridCol w:w="1184"/>
        <w:gridCol w:w="1132"/>
        <w:gridCol w:w="1281"/>
      </w:tblGrid>
      <w:tr w:rsidR="00114CA7">
        <w:trPr>
          <w:trHeight w:val="574"/>
          <w:jc w:val="center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所在系部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专业代码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专业名称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学位授予门类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评审结论</w:t>
            </w:r>
          </w:p>
        </w:tc>
      </w:tr>
      <w:tr w:rsidR="00114CA7">
        <w:trPr>
          <w:trHeight w:val="574"/>
          <w:jc w:val="center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会计系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120208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资产评估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管理学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房敏鹰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拟申报</w:t>
            </w:r>
          </w:p>
        </w:tc>
      </w:tr>
      <w:tr w:rsidR="00114CA7">
        <w:trPr>
          <w:trHeight w:val="587"/>
          <w:jc w:val="center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美术设计系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130504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产品设计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艺术学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郝孝华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拟申报</w:t>
            </w:r>
          </w:p>
        </w:tc>
      </w:tr>
      <w:tr w:rsidR="00114CA7">
        <w:trPr>
          <w:trHeight w:val="587"/>
          <w:jc w:val="center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计算机科学与工程系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080910T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数据科学与大数据技术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工学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 w:rsidRPr="003945DE">
              <w:rPr>
                <w:rFonts w:ascii="宋体" w:hAnsi="宋体" w:cs="宋体" w:hint="eastAsia"/>
                <w:sz w:val="24"/>
                <w:szCs w:val="24"/>
              </w:rPr>
              <w:t>彭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3945DE">
              <w:rPr>
                <w:rFonts w:ascii="宋体" w:hAnsi="宋体" w:cs="宋体" w:hint="eastAsia"/>
                <w:sz w:val="24"/>
                <w:szCs w:val="24"/>
              </w:rPr>
              <w:t>平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拟申报</w:t>
            </w:r>
          </w:p>
        </w:tc>
      </w:tr>
      <w:tr w:rsidR="00114CA7">
        <w:trPr>
          <w:trHeight w:val="587"/>
          <w:jc w:val="center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基础教学部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050306T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网络与新媒体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文学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姜云霞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CA7" w:rsidRDefault="00114CA7">
            <w:pPr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拟申报</w:t>
            </w:r>
          </w:p>
        </w:tc>
      </w:tr>
    </w:tbl>
    <w:p w:rsidR="00114CA7" w:rsidRDefault="00114CA7">
      <w:pPr>
        <w:spacing w:line="276" w:lineRule="auto"/>
        <w:jc w:val="left"/>
        <w:rPr>
          <w:rFonts w:ascii="宋体" w:cs="宋体"/>
          <w:sz w:val="32"/>
          <w:szCs w:val="32"/>
        </w:rPr>
      </w:pPr>
    </w:p>
    <w:p w:rsidR="00114CA7" w:rsidRDefault="00114CA7">
      <w:pPr>
        <w:rPr>
          <w:rFonts w:cs="Times New Roman"/>
        </w:rPr>
      </w:pPr>
      <w:bookmarkStart w:id="0" w:name="_GoBack"/>
      <w:bookmarkEnd w:id="0"/>
    </w:p>
    <w:sectPr w:rsidR="00114CA7" w:rsidSect="00526D73">
      <w:headerReference w:type="default" r:id="rId6"/>
      <w:pgSz w:w="11906" w:h="16838"/>
      <w:pgMar w:top="1418" w:right="1418" w:bottom="1418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CA7" w:rsidRDefault="00114CA7" w:rsidP="00526D7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14CA7" w:rsidRDefault="00114CA7" w:rsidP="00526D7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CA7" w:rsidRDefault="00114CA7" w:rsidP="00526D7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14CA7" w:rsidRDefault="00114CA7" w:rsidP="00526D7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CA7" w:rsidRDefault="00114CA7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0827324"/>
    <w:rsid w:val="00114CA7"/>
    <w:rsid w:val="00174FA8"/>
    <w:rsid w:val="003945DE"/>
    <w:rsid w:val="004833D6"/>
    <w:rsid w:val="00526D73"/>
    <w:rsid w:val="005F0CE3"/>
    <w:rsid w:val="00611605"/>
    <w:rsid w:val="007877AF"/>
    <w:rsid w:val="00964C04"/>
    <w:rsid w:val="00DF6C3F"/>
    <w:rsid w:val="00F54404"/>
    <w:rsid w:val="1B1B5AD0"/>
    <w:rsid w:val="20A3464E"/>
    <w:rsid w:val="6D535020"/>
    <w:rsid w:val="70827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D7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26D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26D73"/>
    <w:rPr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526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25034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30</Words>
  <Characters>176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王靖</cp:lastModifiedBy>
  <cp:revision>4</cp:revision>
  <dcterms:created xsi:type="dcterms:W3CDTF">2018-06-11T01:11:00Z</dcterms:created>
  <dcterms:modified xsi:type="dcterms:W3CDTF">2018-07-07T12:06:00Z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